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03BA75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F69A1" w:rsidRPr="002F69A1">
        <w:rPr>
          <w:b/>
          <w:noProof/>
          <w:sz w:val="24"/>
        </w:rPr>
        <w:t>C4-243</w:t>
      </w:r>
      <w:r w:rsidR="00651C02">
        <w:rPr>
          <w:b/>
          <w:noProof/>
          <w:sz w:val="24"/>
        </w:rPr>
        <w:t>589</w:t>
      </w:r>
    </w:p>
    <w:p w14:paraId="379092B6" w14:textId="23959BE3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651C02">
        <w:rPr>
          <w:b/>
          <w:noProof/>
          <w:sz w:val="24"/>
        </w:rPr>
        <w:tab/>
      </w:r>
      <w:r w:rsidR="00651C02">
        <w:rPr>
          <w:b/>
          <w:noProof/>
          <w:sz w:val="24"/>
        </w:rPr>
        <w:tab/>
      </w:r>
      <w:r w:rsidR="00651C02">
        <w:rPr>
          <w:b/>
          <w:noProof/>
          <w:sz w:val="24"/>
        </w:rPr>
        <w:tab/>
      </w:r>
      <w:r w:rsidR="00651C02">
        <w:rPr>
          <w:b/>
          <w:noProof/>
          <w:sz w:val="24"/>
        </w:rPr>
        <w:tab/>
      </w:r>
      <w:r w:rsidR="00651C02">
        <w:rPr>
          <w:b/>
          <w:noProof/>
          <w:sz w:val="24"/>
        </w:rPr>
        <w:tab/>
      </w:r>
      <w:r w:rsidR="00651C02">
        <w:rPr>
          <w:b/>
          <w:noProof/>
          <w:sz w:val="24"/>
        </w:rPr>
        <w:tab/>
      </w:r>
      <w:r w:rsidR="00651C02">
        <w:rPr>
          <w:b/>
          <w:noProof/>
          <w:sz w:val="24"/>
        </w:rPr>
        <w:tab/>
        <w:t xml:space="preserve">was </w:t>
      </w:r>
      <w:r w:rsidR="00651C02" w:rsidRPr="002F69A1">
        <w:rPr>
          <w:b/>
          <w:noProof/>
          <w:sz w:val="24"/>
        </w:rPr>
        <w:t>C4-243316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360EB" w:rsidR="001E41F3" w:rsidRPr="00410371" w:rsidRDefault="002F69A1" w:rsidP="00547111">
            <w:pPr>
              <w:pStyle w:val="CRCoverPage"/>
              <w:spacing w:after="0"/>
              <w:rPr>
                <w:noProof/>
              </w:rPr>
            </w:pPr>
            <w:r w:rsidRPr="002F69A1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7318A6" w:rsidR="001E41F3" w:rsidRPr="00410371" w:rsidRDefault="00651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C8BCC" w:rsidR="001E41F3" w:rsidRPr="00410371" w:rsidRDefault="00555C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713E">
                <w:rPr>
                  <w:b/>
                  <w:noProof/>
                  <w:sz w:val="28"/>
                </w:rPr>
                <w:t>1</w:t>
              </w:r>
              <w:r w:rsidR="00923012">
                <w:rPr>
                  <w:b/>
                  <w:noProof/>
                  <w:sz w:val="28"/>
                </w:rPr>
                <w:t>6</w:t>
              </w:r>
              <w:r w:rsidR="00A772C0">
                <w:rPr>
                  <w:b/>
                  <w:noProof/>
                  <w:sz w:val="28"/>
                </w:rPr>
                <w:t>.</w:t>
              </w:r>
              <w:r w:rsidR="00E02634">
                <w:rPr>
                  <w:b/>
                  <w:noProof/>
                  <w:sz w:val="28"/>
                </w:rPr>
                <w:t>0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555C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BA2D4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555C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12D0DC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92301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C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1C02" w:rsidRDefault="00651C02" w:rsidP="00651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D48CE" w14:textId="77777777" w:rsidR="00651C02" w:rsidRDefault="00651C02" w:rsidP="0065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. It is referenced from TS 29.238 since Rel-12,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>
              <w:rPr>
                <w:noProof/>
              </w:rPr>
              <w:t xml:space="preserve"> so this reference should be updated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72EEBF41" w14:textId="77777777" w:rsidR="00651C02" w:rsidRDefault="00651C02" w:rsidP="00651C02">
            <w:pPr>
              <w:pStyle w:val="CRCoverPage"/>
              <w:spacing w:after="0"/>
              <w:ind w:left="100"/>
            </w:pPr>
          </w:p>
          <w:p w14:paraId="4C2C1833" w14:textId="77777777" w:rsidR="00651C02" w:rsidRDefault="00651C02" w:rsidP="00651C02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There are no technical changes between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Pr="0055794D" w:rsidDel="001F0E75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(11</w:t>
            </w:r>
            <w:r w:rsidRPr="00EC43D8">
              <w:t>/201</w:t>
            </w:r>
            <w:r>
              <w:t>5</w:t>
            </w:r>
            <w:r w:rsidRPr="00EC43D8">
              <w:t>)</w:t>
            </w:r>
            <w:r>
              <w:t xml:space="preserve"> and the 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</w:p>
          <w:p w14:paraId="52A93278" w14:textId="77777777" w:rsidR="00651C02" w:rsidRPr="00BE5B25" w:rsidRDefault="00651C02" w:rsidP="00651C02">
            <w:pPr>
              <w:pStyle w:val="CRCoverPage"/>
              <w:spacing w:after="0"/>
              <w:ind w:left="100"/>
            </w:pPr>
          </w:p>
          <w:p w14:paraId="708AA7DE" w14:textId="40020C8C" w:rsidR="00651C02" w:rsidRPr="00B70422" w:rsidRDefault="00651C02" w:rsidP="00651C02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651C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1C02" w:rsidRDefault="00651C02" w:rsidP="00651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1C02" w:rsidRDefault="00651C02" w:rsidP="00651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C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1C02" w:rsidRDefault="00651C02" w:rsidP="00651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EE70E5" w:rsidR="00651C02" w:rsidRDefault="00651C02" w:rsidP="0065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Updated reference to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is removed</w:t>
            </w:r>
            <w:r>
              <w:rPr>
                <w:rFonts w:eastAsia="Malgun Gothic"/>
              </w:rPr>
              <w:t>.</w:t>
            </w:r>
          </w:p>
        </w:tc>
      </w:tr>
      <w:tr w:rsidR="00651C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1C02" w:rsidRDefault="00651C02" w:rsidP="00651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1C02" w:rsidRDefault="00651C02" w:rsidP="00651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C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1C02" w:rsidRDefault="00651C02" w:rsidP="00651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C441" w14:textId="77777777" w:rsidR="00651C02" w:rsidRDefault="00651C02" w:rsidP="0065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ITU-T-draft remains in the 3GPP specification.</w:t>
            </w:r>
          </w:p>
          <w:p w14:paraId="5C4BEB44" w14:textId="5B20B0BE" w:rsidR="00651C02" w:rsidRPr="00F8171A" w:rsidRDefault="00651C02" w:rsidP="00651C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FD8CF8" w14:textId="77777777" w:rsidR="004F232F" w:rsidRDefault="004F232F" w:rsidP="004F232F">
      <w:pPr>
        <w:pStyle w:val="1"/>
      </w:pPr>
      <w:bookmarkStart w:id="2" w:name="_Toc477428479"/>
      <w:r>
        <w:t>2</w:t>
      </w:r>
      <w:r>
        <w:tab/>
        <w:t>References</w:t>
      </w:r>
      <w:bookmarkEnd w:id="2"/>
    </w:p>
    <w:p w14:paraId="4E15ECD2" w14:textId="77777777" w:rsidR="004F232F" w:rsidRDefault="004F232F" w:rsidP="004F232F">
      <w:r>
        <w:t>The following documents contain provisions which, through reference in this text, constitute provisions of the present document.</w:t>
      </w:r>
    </w:p>
    <w:p w14:paraId="3A2B0F41" w14:textId="77777777" w:rsidR="004F232F" w:rsidRDefault="004F232F" w:rsidP="004F23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F4F7B9" w14:textId="77777777" w:rsidR="004F232F" w:rsidRDefault="004F232F" w:rsidP="004F232F">
      <w:pPr>
        <w:pStyle w:val="B1"/>
      </w:pPr>
      <w:r>
        <w:t>-</w:t>
      </w:r>
      <w:r>
        <w:tab/>
        <w:t>For a specific reference, subsequent revisions do not apply.</w:t>
      </w:r>
    </w:p>
    <w:p w14:paraId="70D03624" w14:textId="77777777" w:rsidR="004F232F" w:rsidRDefault="004F232F" w:rsidP="004F232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EB9FD48" w14:textId="77777777" w:rsidR="004F232F" w:rsidRDefault="004F232F" w:rsidP="004F232F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036BD40" w14:textId="77777777" w:rsidR="004F232F" w:rsidRDefault="004F232F" w:rsidP="004F232F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14:paraId="0F07111A" w14:textId="77777777" w:rsidR="004F232F" w:rsidRDefault="004F232F" w:rsidP="004F232F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 1 for Version 2 (03/04).</w:t>
      </w:r>
    </w:p>
    <w:p w14:paraId="1D27C58D" w14:textId="77777777" w:rsidR="004F232F" w:rsidRDefault="004F232F" w:rsidP="004F232F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19D2610E" w14:textId="77777777" w:rsidR="004F232F" w:rsidRPr="00437715" w:rsidRDefault="004F232F" w:rsidP="004F232F">
      <w:pPr>
        <w:pStyle w:val="EX"/>
      </w:pPr>
      <w:r w:rsidRPr="00437715">
        <w:t>[</w:t>
      </w:r>
      <w:r>
        <w:rPr>
          <w:noProof/>
        </w:rPr>
        <w:t>5</w:t>
      </w:r>
      <w:r w:rsidRPr="00437715">
        <w:t>]</w:t>
      </w:r>
      <w:r w:rsidRPr="00437715">
        <w:tab/>
        <w:t>ITU-T Recommendation H.248.57 (06</w:t>
      </w:r>
      <w:r w:rsidRPr="00437715" w:rsidDel="00C70963">
        <w:t>/</w:t>
      </w:r>
      <w:r w:rsidRPr="00437715">
        <w:t>2008): "Gateway control protocol: RTP Control Protocol Package".</w:t>
      </w:r>
    </w:p>
    <w:p w14:paraId="36E21DB8" w14:textId="77777777" w:rsidR="004F232F" w:rsidRDefault="004F232F" w:rsidP="004F232F">
      <w:pPr>
        <w:pStyle w:val="EX"/>
      </w:pPr>
      <w:r w:rsidRPr="0049661D">
        <w:t>[</w:t>
      </w:r>
      <w:r>
        <w:rPr>
          <w:noProof/>
        </w:rPr>
        <w:t>6</w:t>
      </w:r>
      <w:r w:rsidRPr="0049661D">
        <w:t>]</w:t>
      </w:r>
      <w:r w:rsidRPr="0049661D">
        <w:tab/>
        <w:t>ITU-T Recommendation H.248.43 (</w:t>
      </w:r>
      <w:r>
        <w:t>06/</w:t>
      </w:r>
      <w:r w:rsidRPr="0049661D">
        <w:t>2008): "Gateway control protocol: Gate Management and Gate Control packages".</w:t>
      </w:r>
    </w:p>
    <w:p w14:paraId="1B9AE833" w14:textId="77777777" w:rsidR="004F232F" w:rsidRDefault="004F232F" w:rsidP="004F232F">
      <w:pPr>
        <w:pStyle w:val="EX"/>
      </w:pPr>
      <w:r w:rsidRPr="00FE4B6F">
        <w:t>[7]</w:t>
      </w:r>
      <w:r w:rsidRPr="00FE4B6F">
        <w:tab/>
        <w:t>IETF RFC 3605</w:t>
      </w:r>
      <w:r>
        <w:t xml:space="preserve"> (2003):</w:t>
      </w:r>
      <w:r w:rsidRPr="00FE4B6F">
        <w:t xml:space="preserve"> "Real Time Control Protocol (RTCP) attribute in </w:t>
      </w:r>
      <w:r w:rsidRPr="00FE4B6F">
        <w:rPr>
          <w:szCs w:val="24"/>
        </w:rPr>
        <w:t>Session Description Protocol (SDP)</w:t>
      </w:r>
      <w:r w:rsidRPr="00FE4B6F">
        <w:t>"</w:t>
      </w:r>
      <w:r>
        <w:t>.</w:t>
      </w:r>
    </w:p>
    <w:p w14:paraId="20CAA387" w14:textId="77777777" w:rsidR="004F232F" w:rsidRPr="00205E68" w:rsidRDefault="004F232F" w:rsidP="004F232F">
      <w:pPr>
        <w:pStyle w:val="EX"/>
      </w:pPr>
      <w:r w:rsidRPr="00205E68">
        <w:t>[8]</w:t>
      </w:r>
      <w:r w:rsidRPr="00205E68">
        <w:tab/>
        <w:t>IETF RFC 4566 (2006): "SDP: Session Description Protocol".</w:t>
      </w:r>
    </w:p>
    <w:p w14:paraId="18F031F6" w14:textId="77777777" w:rsidR="004F232F" w:rsidRDefault="004F232F" w:rsidP="004F232F">
      <w:pPr>
        <w:pStyle w:val="EX"/>
      </w:pPr>
      <w:r>
        <w:t>[9]</w:t>
      </w:r>
      <w:r>
        <w:tab/>
        <w:t>IETF RFC 4975 (2007): "The Message Session Relay Protocol (MSRP)".</w:t>
      </w:r>
    </w:p>
    <w:p w14:paraId="51B95B85" w14:textId="77777777" w:rsidR="004F232F" w:rsidRDefault="004F232F" w:rsidP="004F232F">
      <w:pPr>
        <w:pStyle w:val="EX"/>
      </w:pPr>
      <w:r>
        <w:t>[10]</w:t>
      </w:r>
      <w:r>
        <w:tab/>
        <w:t>IETF RFC 3551 (2003): "</w:t>
      </w:r>
      <w:r w:rsidRPr="007B20BD">
        <w:rPr>
          <w:lang w:val="en-US"/>
        </w:rPr>
        <w:t>RTP Profile for Audio and Video Conferences</w:t>
      </w:r>
      <w:r>
        <w:rPr>
          <w:lang w:val="en-US"/>
        </w:rPr>
        <w:t xml:space="preserve"> </w:t>
      </w:r>
      <w:r w:rsidRPr="007B20BD">
        <w:t>with Minimal Control".</w:t>
      </w:r>
    </w:p>
    <w:p w14:paraId="4EF8DD26" w14:textId="77777777" w:rsidR="004F232F" w:rsidRDefault="004F232F" w:rsidP="004F232F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3C48E0DC" w14:textId="77777777" w:rsidR="004F232F" w:rsidRDefault="004F232F" w:rsidP="004F232F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52E71A88" w14:textId="77777777" w:rsidR="004F232F" w:rsidRDefault="004F232F" w:rsidP="004F232F">
      <w:pPr>
        <w:pStyle w:val="EX"/>
      </w:pPr>
      <w:r>
        <w:t>[13]</w:t>
      </w:r>
      <w:r>
        <w:tab/>
        <w:t xml:space="preserve">ITU-T Recommendation H.248.53 (06/2008) inclusive </w:t>
      </w:r>
      <w:r w:rsidRPr="00267A22">
        <w:rPr>
          <w:i/>
        </w:rPr>
        <w:t>Revision 1</w:t>
      </w:r>
      <w:r>
        <w:t xml:space="preserve"> (03/2009): "</w:t>
      </w:r>
      <w:r w:rsidRPr="00F07E9B">
        <w:rPr>
          <w:lang w:val="en-US"/>
        </w:rPr>
        <w:t>Gateway control protocol: Traffic management packages</w:t>
      </w:r>
      <w:r>
        <w:t>".</w:t>
      </w:r>
    </w:p>
    <w:p w14:paraId="06F1BF9B" w14:textId="77777777" w:rsidR="004F232F" w:rsidRDefault="004F232F" w:rsidP="004F232F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03505BE1" w14:textId="77777777" w:rsidR="004F232F" w:rsidRDefault="004F232F" w:rsidP="004F232F">
      <w:pPr>
        <w:pStyle w:val="EX"/>
      </w:pPr>
      <w:r>
        <w:t>[15]</w:t>
      </w:r>
      <w:r>
        <w:tab/>
      </w:r>
      <w:r w:rsidRPr="00593501">
        <w:t>ITU-T Recommendation H.248.36</w:t>
      </w:r>
      <w:r w:rsidRPr="00762FC2">
        <w:t xml:space="preserve"> (</w:t>
      </w:r>
      <w:r>
        <w:t>09/</w:t>
      </w:r>
      <w:r w:rsidRPr="00762FC2">
        <w:t>2005): "Gateway control protocol: Hanging Termination Detection package".</w:t>
      </w:r>
    </w:p>
    <w:p w14:paraId="3CE16D8D" w14:textId="77777777" w:rsidR="004F232F" w:rsidRDefault="004F232F" w:rsidP="004F232F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2F349783" w14:textId="77777777" w:rsidR="004F232F" w:rsidRDefault="004F232F" w:rsidP="004F232F">
      <w:pPr>
        <w:pStyle w:val="EX"/>
      </w:pPr>
      <w:r>
        <w:t>[17]</w:t>
      </w:r>
      <w:r>
        <w:tab/>
        <w:t>3GPP TS 29.235: "</w:t>
      </w:r>
      <w:r w:rsidRPr="000364E0">
        <w:t>Interworking between SIP-I based circuit-switched core network and other networks</w:t>
      </w:r>
      <w:r>
        <w:t>".</w:t>
      </w:r>
    </w:p>
    <w:p w14:paraId="0FA54C8B" w14:textId="77777777" w:rsidR="004F232F" w:rsidRDefault="004F232F" w:rsidP="004F232F">
      <w:pPr>
        <w:pStyle w:val="EX"/>
      </w:pPr>
      <w:r>
        <w:t>[18]</w:t>
      </w:r>
      <w:r>
        <w:tab/>
        <w:t>3GPP TS 29.162: "Interworking between the IM CN subsystem and IP networks".</w:t>
      </w:r>
    </w:p>
    <w:p w14:paraId="53761CB4" w14:textId="77777777" w:rsidR="004F232F" w:rsidRDefault="004F232F" w:rsidP="004F232F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03/</w:t>
      </w:r>
      <w:r>
        <w:rPr>
          <w:rFonts w:hint="eastAsia"/>
          <w:lang w:eastAsia="zh-CN"/>
        </w:rPr>
        <w:t>2009)</w:t>
      </w:r>
      <w:r>
        <w:t>: "</w:t>
      </w:r>
      <w:r w:rsidRPr="00AA5F97">
        <w:t>Gateway control protocol: Inactivity timer package</w:t>
      </w:r>
      <w:r>
        <w:t>".</w:t>
      </w:r>
    </w:p>
    <w:p w14:paraId="753805AC" w14:textId="77777777" w:rsidR="004F232F" w:rsidRDefault="004F232F" w:rsidP="004F232F">
      <w:pPr>
        <w:pStyle w:val="EX"/>
      </w:pPr>
      <w:r w:rsidRPr="003B4DA5">
        <w:rPr>
          <w:rFonts w:eastAsia="MS Mincho"/>
          <w:lang w:val="en-US"/>
        </w:rPr>
        <w:t>[</w:t>
      </w:r>
      <w:r>
        <w:rPr>
          <w:rFonts w:eastAsia="MS Mincho"/>
          <w:lang w:val="en-US"/>
        </w:rPr>
        <w:t>20</w:t>
      </w:r>
      <w:r w:rsidRPr="003B4DA5">
        <w:rPr>
          <w:rFonts w:eastAsia="MS Mincho"/>
          <w:lang w:val="en-US"/>
        </w:rPr>
        <w:t>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H.248.10</w:t>
      </w:r>
      <w:r>
        <w:t xml:space="preserve"> (07/2001)</w:t>
      </w:r>
      <w:r w:rsidRPr="00296EE1">
        <w:t>: "Media gateway resour</w:t>
      </w:r>
      <w:r>
        <w:t>ce congestion handling package".</w:t>
      </w:r>
    </w:p>
    <w:p w14:paraId="013E80FD" w14:textId="77777777" w:rsidR="004F232F" w:rsidRDefault="004F232F" w:rsidP="004F232F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55E713CB" w14:textId="77777777" w:rsidR="004F232F" w:rsidRDefault="004F232F" w:rsidP="004F232F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</w:t>
      </w:r>
      <w:r w:rsidRPr="00785612">
        <w:rPr>
          <w:snapToGrid w:val="0"/>
        </w:rPr>
        <w:t>: "Technical Specification Group</w:t>
      </w:r>
      <w:r>
        <w:rPr>
          <w:snapToGrid w:val="0"/>
        </w:rPr>
        <w:t xml:space="preserve"> Services and System Aspects</w:t>
      </w:r>
      <w:r w:rsidRPr="00785612">
        <w:rPr>
          <w:snapToGrid w:val="0"/>
        </w:rPr>
        <w:t>;</w:t>
      </w:r>
      <w:r>
        <w:rPr>
          <w:snapToGrid w:val="0"/>
        </w:rPr>
        <w:t xml:space="preserve"> 3G Security; Network Domain Security; IP Network Layer Security".</w:t>
      </w:r>
    </w:p>
    <w:p w14:paraId="1CEF4132" w14:textId="77777777" w:rsidR="004F232F" w:rsidRDefault="004F232F" w:rsidP="004F232F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21A4D011" w14:textId="77777777" w:rsidR="004F232F" w:rsidRDefault="004F232F" w:rsidP="004F232F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ITU-T </w:t>
      </w:r>
      <w:r w:rsidRPr="001B01D5">
        <w:t>Supplement 7 to ITU-T H-series Recommendations</w:t>
      </w:r>
      <w:r>
        <w:t xml:space="preserve"> </w:t>
      </w:r>
      <w:r>
        <w:rPr>
          <w:snapToGrid w:val="0"/>
        </w:rPr>
        <w:t xml:space="preserve"> H.Sup7 (05/2008): "</w:t>
      </w:r>
      <w:r w:rsidRPr="00F3633B">
        <w:rPr>
          <w:lang w:val="en-US"/>
        </w:rPr>
        <w:t>Gateway control protocol: Establishment procedures for the H.</w:t>
      </w:r>
      <w:r>
        <w:rPr>
          <w:lang w:val="en-US"/>
        </w:rPr>
        <w:t>248 MGC-MG control association".</w:t>
      </w:r>
    </w:p>
    <w:p w14:paraId="4ACED8CB" w14:textId="77777777" w:rsidR="004F232F" w:rsidRDefault="004F232F" w:rsidP="004F232F">
      <w:pPr>
        <w:pStyle w:val="EX"/>
      </w:pPr>
      <w:r w:rsidRPr="00857F3E">
        <w:t>[</w:t>
      </w:r>
      <w:r>
        <w:t>25</w:t>
      </w:r>
      <w:r w:rsidRPr="00857F3E">
        <w:t>]</w:t>
      </w:r>
      <w:r w:rsidRPr="00857F3E">
        <w:tab/>
        <w:t>IETF RFC 5234 (2008):</w:t>
      </w:r>
      <w:r>
        <w:t xml:space="preserve"> </w:t>
      </w:r>
      <w:r w:rsidRPr="00857F3E">
        <w:t>"Augmented BNF for Syntax Specifications: ABNF ".</w:t>
      </w:r>
    </w:p>
    <w:p w14:paraId="7C5FBB8F" w14:textId="77777777" w:rsidR="004F232F" w:rsidRDefault="004F232F" w:rsidP="004F232F">
      <w:pPr>
        <w:pStyle w:val="EX"/>
      </w:pPr>
      <w:r>
        <w:t>[26]</w:t>
      </w:r>
      <w:r>
        <w:tab/>
      </w:r>
      <w:r w:rsidRPr="00296EE1">
        <w:t xml:space="preserve">IETF RFC </w:t>
      </w:r>
      <w:r>
        <w:t>4</w:t>
      </w:r>
      <w:r w:rsidRPr="00296EE1">
        <w:t>960</w:t>
      </w:r>
      <w:r>
        <w:t xml:space="preserve"> (2007)</w:t>
      </w:r>
      <w:r w:rsidRPr="00296EE1">
        <w:t>: "Stream control transmission protocol".</w:t>
      </w:r>
    </w:p>
    <w:p w14:paraId="7FAB58A7" w14:textId="77777777" w:rsidR="004F232F" w:rsidRDefault="004F232F" w:rsidP="004F232F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6B74FAAC" w14:textId="77777777" w:rsidR="004F232F" w:rsidRDefault="004F232F" w:rsidP="004F232F">
      <w:pPr>
        <w:pStyle w:val="EX"/>
      </w:pPr>
      <w:r>
        <w:t>[28]</w:t>
      </w:r>
      <w:r>
        <w:tab/>
        <w:t>ITU-T Recommendation X.690 (11/2008): "ASN.1 encoding rules: Specification of Basic Encoding Rules (BER), Canonical Encoding Rules (CER) and Distinguished Encoding Rules (DER)"</w:t>
      </w:r>
      <w:r w:rsidRPr="00296EE1">
        <w:t>.</w:t>
      </w:r>
    </w:p>
    <w:p w14:paraId="01C18A01" w14:textId="77777777" w:rsidR="004F232F" w:rsidRDefault="004F232F" w:rsidP="004F232F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78D80307" w14:textId="77777777" w:rsidR="004F232F" w:rsidRDefault="004F232F" w:rsidP="004F232F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11F92C5E" w14:textId="77777777" w:rsidR="004F232F" w:rsidRDefault="004F232F" w:rsidP="004F232F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1F27D044" w14:textId="77777777" w:rsidR="004F232F" w:rsidRDefault="004F232F" w:rsidP="004F232F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556D8A6E" w14:textId="77777777" w:rsidR="004F232F" w:rsidRDefault="004F232F" w:rsidP="004F232F">
      <w:pPr>
        <w:pStyle w:val="EX"/>
        <w:spacing w:after="120"/>
      </w:pPr>
      <w:r w:rsidRPr="005F748E">
        <w:t>[</w:t>
      </w:r>
      <w:r>
        <w:t>33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 xml:space="preserve"> (200</w:t>
      </w:r>
      <w:r>
        <w:t>4</w:t>
      </w:r>
      <w:r w:rsidRPr="005F748E">
        <w:t>): "</w:t>
      </w:r>
      <w:r w:rsidRPr="00C16435">
        <w:t>The Secure Real-time Transport Protocol (SRTP</w:t>
      </w:r>
      <w:r>
        <w:t>)</w:t>
      </w:r>
      <w:r w:rsidRPr="005F748E">
        <w:t>"</w:t>
      </w:r>
      <w:r>
        <w:t>.</w:t>
      </w:r>
    </w:p>
    <w:p w14:paraId="666493F9" w14:textId="77777777" w:rsidR="004F232F" w:rsidRDefault="004F232F" w:rsidP="004F232F">
      <w:pPr>
        <w:pStyle w:val="EX"/>
        <w:spacing w:after="120"/>
      </w:pPr>
      <w:r w:rsidRPr="005F748E">
        <w:t>[</w:t>
      </w:r>
      <w:r>
        <w:t>34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 xml:space="preserve"> (200</w:t>
      </w:r>
      <w:r>
        <w:t>8</w:t>
      </w:r>
      <w:r w:rsidRPr="005F748E">
        <w:t>): "</w:t>
      </w:r>
      <w:r>
        <w:t>Extended</w:t>
      </w:r>
      <w:r w:rsidRPr="00C16435">
        <w:t xml:space="preserve"> Secure </w:t>
      </w:r>
      <w:r>
        <w:t xml:space="preserve">RTP Profile </w:t>
      </w:r>
      <w:r w:rsidRPr="00C16435">
        <w:t>for</w:t>
      </w:r>
      <w:r>
        <w:t xml:space="preserve"> </w:t>
      </w:r>
      <w:r w:rsidRPr="00C16435">
        <w:t>Real-time Transport Control Protocol (RTCP)-Based Feedback (RTP/SAVPF)</w:t>
      </w:r>
      <w:r w:rsidRPr="005F748E">
        <w:t>"</w:t>
      </w:r>
      <w:r>
        <w:t>.</w:t>
      </w:r>
    </w:p>
    <w:p w14:paraId="3B8D9485" w14:textId="77777777" w:rsidR="004F232F" w:rsidRPr="001F484B" w:rsidRDefault="004F232F" w:rsidP="004F232F">
      <w:pPr>
        <w:pStyle w:val="EX"/>
      </w:pPr>
      <w:r w:rsidRPr="008E3721">
        <w:t>[</w:t>
      </w:r>
      <w:r>
        <w:t>35</w:t>
      </w:r>
      <w:r w:rsidRPr="008E3721">
        <w:t>]</w:t>
      </w:r>
      <w:r w:rsidRPr="008E3721">
        <w:tab/>
      </w:r>
      <w:r w:rsidRPr="001F484B">
        <w:t>IETF </w:t>
      </w:r>
      <w:r>
        <w:rPr>
          <w:rFonts w:hint="eastAsia"/>
          <w:lang w:eastAsia="zh-CN"/>
        </w:rPr>
        <w:t>RFC 6679</w:t>
      </w:r>
      <w:r w:rsidRPr="001F484B">
        <w:t xml:space="preserve"> (2012): "Explicit Congestion Notification (ECN) for RTP over UDP".</w:t>
      </w:r>
    </w:p>
    <w:p w14:paraId="41877CB8" w14:textId="77777777" w:rsidR="004F232F" w:rsidRDefault="004F232F" w:rsidP="004F232F">
      <w:pPr>
        <w:pStyle w:val="EX"/>
      </w:pPr>
      <w:r w:rsidRPr="001F484B">
        <w:t>[36]</w:t>
      </w:r>
      <w:r w:rsidRPr="001F484B">
        <w:tab/>
      </w:r>
      <w:r>
        <w:t>IETF RFC 3611 (2003): "</w:t>
      </w:r>
      <w:r w:rsidRPr="00005B7C">
        <w:t>R</w:t>
      </w:r>
      <w:r>
        <w:t>TP Control Protocol Extended Reports (RTCP XR)".</w:t>
      </w:r>
    </w:p>
    <w:p w14:paraId="05C886D9" w14:textId="77777777" w:rsidR="004F232F" w:rsidRDefault="004F232F" w:rsidP="004F232F">
      <w:pPr>
        <w:pStyle w:val="EX"/>
      </w:pPr>
      <w:r>
        <w:t>[37</w:t>
      </w:r>
      <w:r>
        <w:rPr>
          <w:rFonts w:hint="eastAsia"/>
          <w:lang w:eastAsia="zh-CN"/>
        </w:rPr>
        <w:t>]</w:t>
      </w:r>
      <w:r>
        <w:tab/>
        <w:t>I</w:t>
      </w:r>
      <w:r w:rsidRPr="0076347A">
        <w:t>ETF RFC 3168</w:t>
      </w:r>
      <w:r>
        <w:rPr>
          <w:rFonts w:hint="eastAsia"/>
          <w:lang w:eastAsia="zh-CN"/>
        </w:rPr>
        <w:t xml:space="preserve"> (200</w:t>
      </w: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 w:rsidRPr="001F484B">
        <w:t>: "The Addition of Explicit Congestion Notification (ECN) to IP".</w:t>
      </w:r>
    </w:p>
    <w:p w14:paraId="78E9EACD" w14:textId="77777777" w:rsidR="004F232F" w:rsidRDefault="004F232F" w:rsidP="004F232F">
      <w:pPr>
        <w:pStyle w:val="EX"/>
      </w:pPr>
      <w:r>
        <w:rPr>
          <w:rFonts w:hint="eastAsia"/>
        </w:rPr>
        <w:t>[</w:t>
      </w:r>
      <w:r>
        <w:t>38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40E1AE9D" w14:textId="77777777" w:rsidR="004F232F" w:rsidRPr="00C936BD" w:rsidRDefault="004F232F" w:rsidP="004F232F">
      <w:pPr>
        <w:pStyle w:val="EX"/>
        <w:rPr>
          <w:lang w:eastAsia="ko-KR"/>
        </w:rPr>
      </w:pPr>
      <w:r>
        <w:rPr>
          <w:lang w:eastAsia="ko-KR"/>
        </w:rPr>
        <w:t>[39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 TS 22.153: "Multimedia Priority Service".</w:t>
      </w:r>
    </w:p>
    <w:p w14:paraId="2CF4857E" w14:textId="77777777" w:rsidR="004F232F" w:rsidRPr="00A021FC" w:rsidRDefault="004F232F" w:rsidP="004F232F">
      <w:pPr>
        <w:pStyle w:val="EX"/>
        <w:spacing w:after="120"/>
      </w:pPr>
      <w:r w:rsidRPr="00A021FC">
        <w:t>[</w:t>
      </w:r>
      <w:r w:rsidRPr="00A021FC">
        <w:rPr>
          <w:lang w:eastAsia="zh-CN"/>
        </w:rPr>
        <w:t>40</w:t>
      </w:r>
      <w:r w:rsidRPr="00A021FC">
        <w:t>]</w:t>
      </w:r>
      <w:r w:rsidRPr="00A021FC">
        <w:tab/>
        <w:t>ITU-T Recommendation H.248.</w:t>
      </w:r>
      <w:r w:rsidRPr="00A021FC">
        <w:rPr>
          <w:rFonts w:hint="eastAsia"/>
          <w:lang w:eastAsia="zh-CN"/>
        </w:rPr>
        <w:t>82</w:t>
      </w:r>
      <w:r w:rsidRPr="00A021FC">
        <w:t xml:space="preserve"> (0</w:t>
      </w:r>
      <w:r w:rsidRPr="00A021FC">
        <w:rPr>
          <w:rFonts w:hint="eastAsia"/>
          <w:lang w:eastAsia="zh-CN"/>
        </w:rPr>
        <w:t>3</w:t>
      </w:r>
      <w:r w:rsidRPr="00A021FC">
        <w:t>/20</w:t>
      </w:r>
      <w:r w:rsidRPr="00A021FC">
        <w:rPr>
          <w:rFonts w:hint="eastAsia"/>
          <w:lang w:eastAsia="zh-CN"/>
        </w:rPr>
        <w:t>13</w:t>
      </w:r>
      <w:r w:rsidRPr="00A021FC">
        <w:t>): "Gateway control protocol: Explicit Congestion Notification Support".</w:t>
      </w:r>
    </w:p>
    <w:p w14:paraId="3BB1FF0D" w14:textId="77777777" w:rsidR="004F232F" w:rsidRPr="00162341" w:rsidRDefault="004F232F" w:rsidP="004F232F">
      <w:pPr>
        <w:pStyle w:val="EX"/>
        <w:spacing w:after="120"/>
      </w:pPr>
      <w:r w:rsidRPr="00297ECD">
        <w:t>[</w:t>
      </w:r>
      <w:r>
        <w:t>41</w:t>
      </w:r>
      <w:r w:rsidRPr="00297ECD">
        <w:t>]</w:t>
      </w:r>
      <w:r w:rsidRPr="00297ECD">
        <w:tab/>
        <w:t>IETF RFC 5285: "A General Mechanism for RTP Header Extensions".</w:t>
      </w:r>
    </w:p>
    <w:p w14:paraId="36926C1E" w14:textId="77777777" w:rsidR="004F232F" w:rsidRPr="00776EED" w:rsidRDefault="004F232F" w:rsidP="004F232F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1D378E">
        <w:t xml:space="preserve"> </w:t>
      </w:r>
    </w:p>
    <w:p w14:paraId="2A4A7EEF" w14:textId="77777777" w:rsidR="004F232F" w:rsidRPr="00687ED5" w:rsidRDefault="004F232F" w:rsidP="004F232F">
      <w:pPr>
        <w:pStyle w:val="EX"/>
      </w:pPr>
      <w:r>
        <w:t>[43]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06F46DF8" w14:textId="77777777" w:rsidR="004F232F" w:rsidRPr="00310341" w:rsidRDefault="004F232F" w:rsidP="004F232F">
      <w:pPr>
        <w:pStyle w:val="EX"/>
      </w:pPr>
      <w:r>
        <w:t>[44]</w:t>
      </w:r>
      <w:r w:rsidRPr="00310341"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t xml:space="preserve"> </w:t>
      </w:r>
      <w:r w:rsidRPr="002655E4">
        <w:t>(</w:t>
      </w:r>
      <w:r>
        <w:rPr>
          <w:rFonts w:hint="eastAsia"/>
          <w:lang w:eastAsia="zh-CN"/>
        </w:rPr>
        <w:t>09/</w:t>
      </w:r>
      <w:r w:rsidRPr="002655E4">
        <w:t>2010) Corrigendum 1 (02/12)</w:t>
      </w:r>
      <w:r w:rsidRPr="00310341">
        <w:t xml:space="preserve">: "Gateway control protocol: </w:t>
      </w:r>
      <w:r w:rsidRPr="00FC404E">
        <w:t>NAT traversal toolkit packages</w:t>
      </w:r>
      <w:r w:rsidRPr="00310341">
        <w:t>".</w:t>
      </w:r>
    </w:p>
    <w:p w14:paraId="6A2B8015" w14:textId="77777777" w:rsidR="004F232F" w:rsidRDefault="004F232F" w:rsidP="004F232F">
      <w:pPr>
        <w:pStyle w:val="EX"/>
      </w:pPr>
      <w:r>
        <w:t>[45]</w:t>
      </w:r>
      <w:r w:rsidRPr="00A75AE0">
        <w:tab/>
        <w:t>3GPP</w:t>
      </w:r>
      <w:r>
        <w:rPr>
          <w:lang w:val="en-US"/>
        </w:rPr>
        <w:t> </w:t>
      </w:r>
      <w:r w:rsidRPr="00A75AE0">
        <w:t>TS</w:t>
      </w:r>
      <w:r>
        <w:rPr>
          <w:lang w:val="en-US"/>
        </w:rPr>
        <w:t> </w:t>
      </w:r>
      <w:r w:rsidRPr="00A75AE0">
        <w:t>24.229: "IP Multimedia Call Control Protocol based on SIP and SDP".</w:t>
      </w:r>
    </w:p>
    <w:p w14:paraId="1DDA2A01" w14:textId="4E5AF79F" w:rsidR="007C6AC1" w:rsidRDefault="007C6AC1" w:rsidP="004F232F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41730DE3" w14:textId="77777777" w:rsidR="00E02634" w:rsidRPr="00013299" w:rsidRDefault="00E02634" w:rsidP="00E02634">
      <w:pPr>
        <w:pStyle w:val="EX"/>
      </w:pPr>
      <w:r w:rsidRPr="00013299">
        <w:t>[47]</w:t>
      </w:r>
      <w:r w:rsidRPr="00013299">
        <w:tab/>
        <w:t>IETF RFC 4573: "MIME Type Registration for RTP Payload Format for H.224".</w:t>
      </w:r>
    </w:p>
    <w:p w14:paraId="75E89607" w14:textId="77777777" w:rsidR="00E02634" w:rsidRPr="00013299" w:rsidRDefault="00E02634" w:rsidP="00E02634">
      <w:pPr>
        <w:pStyle w:val="EX"/>
      </w:pPr>
      <w:r w:rsidRPr="00013299">
        <w:t>[48]</w:t>
      </w:r>
      <w:r w:rsidRPr="00013299">
        <w:tab/>
        <w:t>ITU-T Recommendation H.224 (01/2005): "A real time control protocol for simplex applications using the H.221 LSD/HSD/MLP channels".</w:t>
      </w:r>
    </w:p>
    <w:p w14:paraId="76D07F34" w14:textId="77777777" w:rsidR="00E02634" w:rsidRPr="00013299" w:rsidRDefault="00E02634" w:rsidP="00E02634">
      <w:pPr>
        <w:pStyle w:val="EX"/>
      </w:pPr>
      <w:r w:rsidRPr="00013299">
        <w:t>[49]</w:t>
      </w:r>
      <w:r w:rsidRPr="00013299">
        <w:tab/>
        <w:t>ITU-T Recommendation H.281 (11/1994): "A far end camera control protocol for videoconferences using H.224".</w:t>
      </w:r>
    </w:p>
    <w:p w14:paraId="37ACE70D" w14:textId="77777777" w:rsidR="00E02634" w:rsidRPr="00013299" w:rsidRDefault="00E02634" w:rsidP="00E02634">
      <w:pPr>
        <w:pStyle w:val="EX"/>
      </w:pPr>
      <w:r w:rsidRPr="00013299">
        <w:t>[50]</w:t>
      </w:r>
      <w:r w:rsidRPr="00013299">
        <w:tab/>
        <w:t>IETF RFC 5939: "Session Description Protocol (SDP) Capability Negotiation".</w:t>
      </w:r>
    </w:p>
    <w:p w14:paraId="7F28AC9E" w14:textId="77777777" w:rsidR="00E02634" w:rsidRPr="00013299" w:rsidRDefault="00E02634" w:rsidP="00E02634">
      <w:pPr>
        <w:pStyle w:val="EX"/>
      </w:pPr>
      <w:r w:rsidRPr="00013299">
        <w:t>[51]</w:t>
      </w:r>
      <w:r w:rsidRPr="00013299">
        <w:tab/>
        <w:t>ITU-T Recommendation H.248.</w:t>
      </w:r>
      <w:r w:rsidRPr="00013299">
        <w:rPr>
          <w:rFonts w:hint="eastAsia"/>
          <w:lang w:eastAsia="zh-CN"/>
        </w:rPr>
        <w:t>80</w:t>
      </w:r>
      <w:r w:rsidRPr="00013299">
        <w:t> (</w:t>
      </w:r>
      <w:r w:rsidRPr="00013299">
        <w:rPr>
          <w:rFonts w:hint="eastAsia"/>
          <w:noProof/>
          <w:lang w:val="en-US" w:eastAsia="zh-CN"/>
        </w:rPr>
        <w:t>01</w:t>
      </w:r>
      <w:r w:rsidRPr="00013299">
        <w:t>/201</w:t>
      </w:r>
      <w:r w:rsidRPr="00013299">
        <w:rPr>
          <w:rFonts w:hint="eastAsia"/>
          <w:lang w:eastAsia="zh-CN"/>
        </w:rPr>
        <w:t>4</w:t>
      </w:r>
      <w:r w:rsidRPr="00013299">
        <w:t>): "Gateway control protocol: Usage of the revised SDP offer/answer model with ITU-T H.248".</w:t>
      </w:r>
    </w:p>
    <w:p w14:paraId="567333DD" w14:textId="77777777" w:rsidR="00E02634" w:rsidRPr="00013299" w:rsidRDefault="00E02634" w:rsidP="00E02634">
      <w:pPr>
        <w:pStyle w:val="EX"/>
      </w:pPr>
      <w:r w:rsidRPr="00013299">
        <w:rPr>
          <w:rFonts w:eastAsia="MS Mincho"/>
          <w:lang w:val="en-US"/>
        </w:rPr>
        <w:t>[52]</w:t>
      </w:r>
      <w:r w:rsidRPr="00013299">
        <w:rPr>
          <w:rFonts w:eastAsia="MS Mincho"/>
          <w:lang w:val="en-US"/>
        </w:rPr>
        <w:tab/>
      </w:r>
      <w:r w:rsidRPr="00013299">
        <w:t>ITU-T Recommendation H.248.88 (01/2014): "Gateway control protocol: RTP topology dependent RTCP handling by ITU-T H.248 media gateways with IP terminations".</w:t>
      </w:r>
    </w:p>
    <w:p w14:paraId="1C9998E7" w14:textId="77777777" w:rsidR="00E02634" w:rsidRPr="00013299" w:rsidRDefault="00E02634" w:rsidP="00E02634">
      <w:pPr>
        <w:pStyle w:val="EX"/>
      </w:pPr>
      <w:r w:rsidRPr="00013299">
        <w:t>[53]</w:t>
      </w:r>
      <w:r w:rsidRPr="00013299">
        <w:tab/>
        <w:t>IETF RFC 5104: "Codec Control Messages in the RTP Audio-Visual Profile with Feedback (AVPF)".</w:t>
      </w:r>
    </w:p>
    <w:p w14:paraId="4B8B93CF" w14:textId="77777777" w:rsidR="00E02634" w:rsidRPr="00013299" w:rsidRDefault="00E02634" w:rsidP="00E02634">
      <w:pPr>
        <w:pStyle w:val="EX"/>
      </w:pPr>
      <w:r w:rsidRPr="00013299">
        <w:t>[54]</w:t>
      </w:r>
      <w:r w:rsidRPr="00013299">
        <w:tab/>
        <w:t>IETF RFC 7728: "RTP Stream Pause and Resume".</w:t>
      </w:r>
    </w:p>
    <w:p w14:paraId="70040D2D" w14:textId="77777777" w:rsidR="006811E0" w:rsidRPr="00E02634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0030F" w14:textId="77777777" w:rsidR="00E96606" w:rsidRDefault="00E96606">
      <w:r>
        <w:separator/>
      </w:r>
    </w:p>
  </w:endnote>
  <w:endnote w:type="continuationSeparator" w:id="0">
    <w:p w14:paraId="120BEDC4" w14:textId="77777777" w:rsidR="00E96606" w:rsidRDefault="00E96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D4470" w14:textId="77777777" w:rsidR="00E96606" w:rsidRDefault="00E96606">
      <w:r>
        <w:separator/>
      </w:r>
    </w:p>
  </w:footnote>
  <w:footnote w:type="continuationSeparator" w:id="0">
    <w:p w14:paraId="1724370F" w14:textId="77777777" w:rsidR="00E96606" w:rsidRDefault="00E96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2F69A1"/>
    <w:rsid w:val="00305409"/>
    <w:rsid w:val="003137B6"/>
    <w:rsid w:val="003609EF"/>
    <w:rsid w:val="0036231A"/>
    <w:rsid w:val="00365DEA"/>
    <w:rsid w:val="00374DD4"/>
    <w:rsid w:val="003E1A36"/>
    <w:rsid w:val="00400DFD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4F232F"/>
    <w:rsid w:val="00511EE6"/>
    <w:rsid w:val="005141D9"/>
    <w:rsid w:val="0051580D"/>
    <w:rsid w:val="0053157A"/>
    <w:rsid w:val="005327E7"/>
    <w:rsid w:val="00540B7F"/>
    <w:rsid w:val="00547111"/>
    <w:rsid w:val="00555C5C"/>
    <w:rsid w:val="00565CB3"/>
    <w:rsid w:val="00592956"/>
    <w:rsid w:val="00592D74"/>
    <w:rsid w:val="005E2C44"/>
    <w:rsid w:val="005F7976"/>
    <w:rsid w:val="00621188"/>
    <w:rsid w:val="006257ED"/>
    <w:rsid w:val="00651C02"/>
    <w:rsid w:val="00653DE4"/>
    <w:rsid w:val="00665C47"/>
    <w:rsid w:val="00672773"/>
    <w:rsid w:val="006811E0"/>
    <w:rsid w:val="00695808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012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C1DD2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3065A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02634"/>
    <w:rsid w:val="00E13F3D"/>
    <w:rsid w:val="00E22429"/>
    <w:rsid w:val="00E34898"/>
    <w:rsid w:val="00E37D91"/>
    <w:rsid w:val="00E40877"/>
    <w:rsid w:val="00E52801"/>
    <w:rsid w:val="00E96606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671CF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ECC86-BFC5-4B74-8D4C-EC272360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1566</Words>
  <Characters>7913</Characters>
  <Application>Microsoft Office Word</Application>
  <DocSecurity>0</DocSecurity>
  <Lines>719</Lines>
  <Paragraphs>412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3</cp:revision>
  <cp:lastPrinted>1899-12-31T23:00:00Z</cp:lastPrinted>
  <dcterms:created xsi:type="dcterms:W3CDTF">2024-08-22T06:44:00Z</dcterms:created>
  <dcterms:modified xsi:type="dcterms:W3CDTF">2024-08-22T06:44:00Z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(3)sLfG9u2je5fx7ORvY0PQH8RVwb6e/XMH0aJce/rH26WkY51bfW3jhs/Ukx7qLwZsnPNKTm4p
pyhflXwb6z55tMMLZ9gDZzNkfO9MnU/saVnjR2+ZrZGq8oLeoAaJkrgaw6RRVlTXvDk6kW+o
Ecq2lseYT3PhUbqs+EMP97Hr/O5h2W3E4a1WMeIbJNedZfkkjAPCiSkb4C8MCp8LnijQoKiv
yG238R/9EyjZSUxTaR</vt:lpwstr>
  </property>
  <property fmtid="{D5CDD505-2E9C-101B-9397-08002B2CF9AE}" pid="23" name="_2015_ms_pID_7253431">
    <vt:lpwstr>1gsA2J1r7cRZYpVdXYIpBs2unrEQyIR6vnQqXYHq3uTMbIKNnnl/KW
mWWn+fjITPaNnH5UeaNu/MrySzkiU/4SEwJqbw6NdeLKh7xBnu24rKCDa1GSA6HgXqykBHMS
XyKyXQ1D5VJJTlPUsUYay1WoZ/PWq7IcFAMbj+2fRAsH2xpXDxqe+07T2QZddwEoQlV5LbhS
t2iGRe7/H3XuusdwAT6wnZ0FgT0mM7lWtZ4D</vt:lpwstr>
  </property>
  <property fmtid="{D5CDD505-2E9C-101B-9397-08002B2CF9AE}" pid="24" name="_2015_ms_pID_7253432">
    <vt:lpwstr>WfRYnRsu2urXaQ71Ci699n0=</vt:lpwstr>
  </property>
</Properties>
</file>